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6B1" w:rsidRDefault="00CC16B1" w:rsidP="00CC16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BAYLIFFE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CC16B1" w:rsidRDefault="00CC16B1" w:rsidP="00CC16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16B1" w:rsidRDefault="00CC16B1" w:rsidP="00CC16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16B1" w:rsidRDefault="00CC16B1" w:rsidP="00CC16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Dec.1418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St.Osyth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Essex,</w:t>
      </w:r>
    </w:p>
    <w:p w:rsidR="00CC16B1" w:rsidRDefault="00CC16B1" w:rsidP="00CC16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held by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Howse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C16B1" w:rsidRDefault="00CC16B1" w:rsidP="00CC16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42CF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 – 3)</w:t>
      </w:r>
    </w:p>
    <w:p w:rsidR="00CC16B1" w:rsidRDefault="00CC16B1" w:rsidP="00CC16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16B1" w:rsidRDefault="00CC16B1" w:rsidP="00CC16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C16B1" w:rsidRDefault="00CC16B1" w:rsidP="00CC16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October 2015</w:t>
      </w:r>
      <w:bookmarkStart w:id="0" w:name="_GoBack"/>
      <w:bookmarkEnd w:id="0"/>
    </w:p>
    <w:sectPr w:rsidR="00DD5B8A" w:rsidRPr="00CC16B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6B1" w:rsidRDefault="00CC16B1" w:rsidP="00564E3C">
      <w:pPr>
        <w:spacing w:after="0" w:line="240" w:lineRule="auto"/>
      </w:pPr>
      <w:r>
        <w:separator/>
      </w:r>
    </w:p>
  </w:endnote>
  <w:endnote w:type="continuationSeparator" w:id="0">
    <w:p w:rsidR="00CC16B1" w:rsidRDefault="00CC16B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6B1" w:rsidRDefault="00CC16B1" w:rsidP="00564E3C">
      <w:pPr>
        <w:spacing w:after="0" w:line="240" w:lineRule="auto"/>
      </w:pPr>
      <w:r>
        <w:separator/>
      </w:r>
    </w:p>
  </w:footnote>
  <w:footnote w:type="continuationSeparator" w:id="0">
    <w:p w:rsidR="00CC16B1" w:rsidRDefault="00CC16B1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6B1"/>
    <w:rsid w:val="00564E3C"/>
    <w:rsid w:val="00CC16B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8F127"/>
  <w15:chartTrackingRefBased/>
  <w15:docId w15:val="{29757D4B-46D3-4142-8DF1-33AFAE796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C16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2015-10-03T13:13:00Z</dcterms:created>
  <dcterms:modified xsi:type="dcterms:W3CDTF">2015-10-03T13:13:00Z</dcterms:modified>
</cp:coreProperties>
</file>